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455AF2" w:rsidRPr="00A44228" w:rsidTr="00775B37">
        <w:tc>
          <w:tcPr>
            <w:tcW w:w="9650" w:type="dxa"/>
            <w:gridSpan w:val="2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455AF2" w:rsidRPr="00A44228" w:rsidRDefault="00455AF2" w:rsidP="00775B37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455AF2" w:rsidRPr="002708E9" w:rsidTr="00775B37">
        <w:tc>
          <w:tcPr>
            <w:tcW w:w="200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5AF2" w:rsidRPr="00A44228" w:rsidRDefault="00455AF2" w:rsidP="00775B37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5AF2" w:rsidRPr="002708E9" w:rsidRDefault="00455AF2" w:rsidP="00775B37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708E9">
              <w:rPr>
                <w:rFonts w:ascii="Arial" w:hAnsi="Arial" w:cs="Arial"/>
                <w:bCs/>
                <w:sz w:val="22"/>
                <w:szCs w:val="22"/>
              </w:rPr>
              <w:t>REPUBLIKA SLOVENIJA</w:t>
            </w:r>
          </w:p>
          <w:p w:rsidR="00455AF2" w:rsidRPr="002708E9" w:rsidRDefault="00455AF2" w:rsidP="00775B37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708E9">
              <w:rPr>
                <w:rFonts w:ascii="Arial" w:hAnsi="Arial" w:cs="Arial"/>
                <w:bCs/>
                <w:sz w:val="22"/>
                <w:szCs w:val="22"/>
              </w:rPr>
              <w:t>MINISTRSTVO ZA ZUNANJE ZADEVE</w:t>
            </w:r>
          </w:p>
          <w:p w:rsidR="00455AF2" w:rsidRPr="002708E9" w:rsidRDefault="00455AF2" w:rsidP="00775B37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708E9">
              <w:rPr>
                <w:rFonts w:ascii="Arial" w:hAnsi="Arial" w:cs="Arial"/>
                <w:bCs/>
                <w:sz w:val="22"/>
                <w:szCs w:val="22"/>
              </w:rPr>
              <w:t>Prešernova cesta 25</w:t>
            </w:r>
          </w:p>
          <w:p w:rsidR="00455AF2" w:rsidRPr="002708E9" w:rsidRDefault="00455AF2" w:rsidP="00775B37">
            <w:pPr>
              <w:keepNext/>
              <w:keepLines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08E9">
              <w:rPr>
                <w:rFonts w:ascii="Arial" w:hAnsi="Arial" w:cs="Arial"/>
                <w:bCs/>
                <w:sz w:val="22"/>
                <w:szCs w:val="22"/>
              </w:rPr>
              <w:t>1000 Ljubljana</w:t>
            </w:r>
          </w:p>
        </w:tc>
      </w:tr>
      <w:tr w:rsidR="00455AF2" w:rsidRPr="00F7501D" w:rsidTr="00775B37">
        <w:tc>
          <w:tcPr>
            <w:tcW w:w="200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5AF2" w:rsidRPr="00A44228" w:rsidRDefault="00455AF2" w:rsidP="00775B37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Oznaka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5AF2" w:rsidRPr="00F7501D" w:rsidRDefault="00455AF2" w:rsidP="00775B37">
            <w:pPr>
              <w:rPr>
                <w:rFonts w:ascii="Arial" w:hAnsi="Arial" w:cs="Arial"/>
                <w:sz w:val="22"/>
                <w:szCs w:val="22"/>
              </w:rPr>
            </w:pPr>
            <w:r w:rsidRPr="00F7501D"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26/19</w:t>
            </w:r>
            <w:r w:rsidRPr="00F7501D">
              <w:rPr>
                <w:rFonts w:ascii="Arial" w:hAnsi="Arial" w:cs="Arial"/>
                <w:sz w:val="22"/>
                <w:szCs w:val="22"/>
              </w:rPr>
              <w:t xml:space="preserve"> JN MZZ</w:t>
            </w:r>
          </w:p>
        </w:tc>
      </w:tr>
      <w:tr w:rsidR="00455AF2" w:rsidRPr="001C3E20" w:rsidTr="00775B37">
        <w:tc>
          <w:tcPr>
            <w:tcW w:w="20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5AF2" w:rsidRPr="00A44228" w:rsidRDefault="00455AF2" w:rsidP="00775B37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Ime posla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5AF2" w:rsidRPr="001C3E20" w:rsidRDefault="009A433F" w:rsidP="00775B3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433F">
              <w:rPr>
                <w:rFonts w:ascii="Arial" w:hAnsi="Arial" w:cs="Arial"/>
                <w:sz w:val="22"/>
                <w:szCs w:val="22"/>
                <w:lang w:eastAsia="ar-SA"/>
              </w:rPr>
              <w:t>Nakup okoljsko manj obremenjujočih novih motornih vozil</w:t>
            </w:r>
            <w:bookmarkStart w:id="0" w:name="_GoBack"/>
            <w:bookmarkEnd w:id="0"/>
          </w:p>
        </w:tc>
      </w:tr>
    </w:tbl>
    <w:p w:rsidR="00176DC5" w:rsidRPr="00455AF2" w:rsidRDefault="00176DC5" w:rsidP="00EC041B">
      <w:pPr>
        <w:pStyle w:val="HTMLPreformatted"/>
        <w:rPr>
          <w:rFonts w:ascii="Arial" w:hAnsi="Arial" w:cs="Arial"/>
          <w:b/>
          <w:sz w:val="22"/>
          <w:szCs w:val="22"/>
        </w:rPr>
      </w:pPr>
    </w:p>
    <w:p w:rsidR="00095068" w:rsidRPr="007A4EEB" w:rsidRDefault="00095068" w:rsidP="00095068">
      <w:pPr>
        <w:pStyle w:val="HTMLPreformatted"/>
        <w:jc w:val="center"/>
        <w:rPr>
          <w:rFonts w:ascii="Arial" w:hAnsi="Arial" w:cs="Arial"/>
          <w:b/>
          <w:sz w:val="28"/>
          <w:szCs w:val="28"/>
        </w:rPr>
      </w:pPr>
      <w:r w:rsidRPr="007A4EEB">
        <w:rPr>
          <w:rFonts w:ascii="Arial" w:hAnsi="Arial" w:cs="Arial"/>
          <w:b/>
          <w:sz w:val="28"/>
          <w:szCs w:val="28"/>
        </w:rPr>
        <w:t xml:space="preserve">IZJAVA </w:t>
      </w:r>
      <w:r w:rsidR="00663156" w:rsidRPr="007A4EEB">
        <w:rPr>
          <w:rFonts w:ascii="Arial" w:hAnsi="Arial" w:cs="Arial"/>
          <w:b/>
          <w:sz w:val="28"/>
          <w:szCs w:val="28"/>
        </w:rPr>
        <w:t>O ZAHTEVAH GLEDE VOZIL</w:t>
      </w:r>
    </w:p>
    <w:p w:rsidR="00095068" w:rsidRPr="00455AF2" w:rsidRDefault="00095068" w:rsidP="00095068">
      <w:pPr>
        <w:pStyle w:val="HTMLPreformatted"/>
        <w:jc w:val="both"/>
        <w:rPr>
          <w:rFonts w:ascii="Arial" w:hAnsi="Arial" w:cs="Arial"/>
          <w:sz w:val="22"/>
          <w:szCs w:val="22"/>
        </w:rPr>
      </w:pPr>
    </w:p>
    <w:tbl>
      <w:tblPr>
        <w:tblW w:w="16407" w:type="dxa"/>
        <w:tblLook w:val="01E0" w:firstRow="1" w:lastRow="1" w:firstColumn="1" w:lastColumn="1" w:noHBand="0" w:noVBand="0"/>
      </w:tblPr>
      <w:tblGrid>
        <w:gridCol w:w="1908"/>
        <w:gridCol w:w="7839"/>
        <w:gridCol w:w="6660"/>
      </w:tblGrid>
      <w:tr w:rsidR="00095068" w:rsidRPr="00455AF2" w:rsidTr="00EC041B">
        <w:trPr>
          <w:trHeight w:val="510"/>
        </w:trPr>
        <w:tc>
          <w:tcPr>
            <w:tcW w:w="1908" w:type="dxa"/>
            <w:shd w:val="clear" w:color="auto" w:fill="auto"/>
          </w:tcPr>
          <w:p w:rsidR="00095068" w:rsidRPr="00455AF2" w:rsidRDefault="00095068" w:rsidP="00305B34">
            <w:pPr>
              <w:pStyle w:val="HTMLPreformatte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5AF2">
              <w:rPr>
                <w:rFonts w:ascii="Arial" w:hAnsi="Arial" w:cs="Arial"/>
                <w:bCs/>
                <w:sz w:val="22"/>
                <w:szCs w:val="22"/>
              </w:rPr>
              <w:t>Naziv ponudnika:</w:t>
            </w:r>
          </w:p>
        </w:tc>
        <w:tc>
          <w:tcPr>
            <w:tcW w:w="14499" w:type="dxa"/>
            <w:gridSpan w:val="2"/>
            <w:shd w:val="clear" w:color="auto" w:fill="auto"/>
          </w:tcPr>
          <w:p w:rsidR="00095068" w:rsidRPr="00455AF2" w:rsidRDefault="00095068" w:rsidP="00305B34">
            <w:pPr>
              <w:pStyle w:val="HTMLPreformatted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95068" w:rsidRPr="00455AF2" w:rsidTr="00EC041B">
        <w:trPr>
          <w:trHeight w:val="510"/>
        </w:trPr>
        <w:tc>
          <w:tcPr>
            <w:tcW w:w="9747" w:type="dxa"/>
            <w:gridSpan w:val="2"/>
            <w:shd w:val="clear" w:color="auto" w:fill="auto"/>
          </w:tcPr>
          <w:p w:rsidR="00095068" w:rsidRPr="00455AF2" w:rsidRDefault="00EC041B" w:rsidP="00305B34">
            <w:pPr>
              <w:pStyle w:val="HTMLPreformatte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Sedež</w:t>
            </w:r>
            <w:r w:rsidR="002742EF" w:rsidRPr="00455AF2">
              <w:rPr>
                <w:rFonts w:ascii="Arial" w:hAnsi="Arial" w:cs="Arial"/>
                <w:bCs/>
                <w:sz w:val="22"/>
                <w:szCs w:val="22"/>
              </w:rPr>
              <w:t>(</w:t>
            </w:r>
            <w:r w:rsidR="00095068" w:rsidRPr="00455AF2">
              <w:rPr>
                <w:rFonts w:ascii="Arial" w:hAnsi="Arial" w:cs="Arial"/>
                <w:bCs/>
                <w:sz w:val="22"/>
                <w:szCs w:val="22"/>
              </w:rPr>
              <w:t xml:space="preserve">naslov) ponudnika: </w:t>
            </w:r>
          </w:p>
        </w:tc>
        <w:tc>
          <w:tcPr>
            <w:tcW w:w="6660" w:type="dxa"/>
            <w:shd w:val="clear" w:color="auto" w:fill="auto"/>
          </w:tcPr>
          <w:p w:rsidR="00095068" w:rsidRPr="00455AF2" w:rsidRDefault="00095068" w:rsidP="00305B34">
            <w:pPr>
              <w:pStyle w:val="HTMLPreformatte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56CC0" w:rsidRPr="00455AF2" w:rsidRDefault="00956CC0" w:rsidP="00956CC0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  <w:r w:rsidRPr="00455AF2">
        <w:rPr>
          <w:rFonts w:ascii="Arial" w:hAnsi="Arial" w:cs="Arial"/>
          <w:sz w:val="22"/>
          <w:szCs w:val="22"/>
        </w:rPr>
        <w:t>S podpisom te izjave pod kazensko in materialno odgovornostjo izjavljamo, da:</w:t>
      </w:r>
    </w:p>
    <w:p w:rsidR="008F4F54" w:rsidRPr="00455AF2" w:rsidRDefault="008F4F54" w:rsidP="008F4F54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  <w:r w:rsidRPr="00455AF2">
        <w:rPr>
          <w:rFonts w:ascii="Arial" w:hAnsi="Arial" w:cs="Arial"/>
          <w:sz w:val="22"/>
          <w:szCs w:val="22"/>
        </w:rPr>
        <w:t xml:space="preserve">bodo dobavljena vozila nova, letnik </w:t>
      </w:r>
      <w:r w:rsidRPr="00EC041B">
        <w:rPr>
          <w:rFonts w:ascii="Arial" w:hAnsi="Arial" w:cs="Arial"/>
          <w:sz w:val="22"/>
          <w:szCs w:val="22"/>
        </w:rPr>
        <w:t xml:space="preserve">izdelave </w:t>
      </w:r>
      <w:r w:rsidR="008463A9" w:rsidRPr="00EC041B">
        <w:rPr>
          <w:rFonts w:ascii="Arial" w:hAnsi="Arial" w:cs="Arial"/>
          <w:sz w:val="22"/>
          <w:szCs w:val="22"/>
        </w:rPr>
        <w:t>2020</w:t>
      </w:r>
      <w:r w:rsidRPr="00EC041B">
        <w:rPr>
          <w:rFonts w:ascii="Arial" w:hAnsi="Arial" w:cs="Arial"/>
          <w:sz w:val="22"/>
          <w:szCs w:val="22"/>
        </w:rPr>
        <w:t>,</w:t>
      </w:r>
      <w:r w:rsidRPr="00455AF2">
        <w:rPr>
          <w:rFonts w:ascii="Arial" w:hAnsi="Arial" w:cs="Arial"/>
          <w:sz w:val="22"/>
          <w:szCs w:val="22"/>
        </w:rPr>
        <w:t xml:space="preserve"> tehnično brezhibna in homologirana, kar bomo dokazali s predloženo izjavo o ustreznosti in tehnični brezhibnosti vozila (homologacijo) v slovenskem jeziku ob dobavi vozil naročnikom;</w:t>
      </w:r>
    </w:p>
    <w:p w:rsidR="004F46A8" w:rsidRPr="00455AF2" w:rsidRDefault="008F4F54" w:rsidP="00316E6D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  <w:bookmarkStart w:id="1" w:name="_Hlk3902364"/>
      <w:r w:rsidRPr="00455AF2">
        <w:rPr>
          <w:rFonts w:ascii="Arial" w:hAnsi="Arial" w:cs="Arial"/>
          <w:sz w:val="22"/>
          <w:szCs w:val="22"/>
        </w:rPr>
        <w:t>bo</w:t>
      </w:r>
      <w:r w:rsidR="002521B7" w:rsidRPr="00455AF2">
        <w:rPr>
          <w:rFonts w:ascii="Arial" w:hAnsi="Arial" w:cs="Arial"/>
          <w:sz w:val="22"/>
          <w:szCs w:val="22"/>
        </w:rPr>
        <w:t>do</w:t>
      </w:r>
      <w:r w:rsidRPr="00455AF2">
        <w:rPr>
          <w:rFonts w:ascii="Arial" w:hAnsi="Arial" w:cs="Arial"/>
          <w:sz w:val="22"/>
          <w:szCs w:val="22"/>
        </w:rPr>
        <w:t xml:space="preserve"> </w:t>
      </w:r>
      <w:r w:rsidR="00316E6D" w:rsidRPr="00455AF2">
        <w:rPr>
          <w:rFonts w:ascii="Arial" w:hAnsi="Arial" w:cs="Arial"/>
          <w:sz w:val="22"/>
          <w:szCs w:val="22"/>
        </w:rPr>
        <w:t>rok</w:t>
      </w:r>
      <w:r w:rsidR="00132A85" w:rsidRPr="00455AF2">
        <w:rPr>
          <w:rFonts w:ascii="Arial" w:hAnsi="Arial" w:cs="Arial"/>
          <w:sz w:val="22"/>
          <w:szCs w:val="22"/>
        </w:rPr>
        <w:t>i</w:t>
      </w:r>
      <w:r w:rsidR="00316E6D" w:rsidRPr="00455AF2">
        <w:rPr>
          <w:rFonts w:ascii="Arial" w:hAnsi="Arial" w:cs="Arial"/>
          <w:sz w:val="22"/>
          <w:szCs w:val="22"/>
        </w:rPr>
        <w:t xml:space="preserve"> za dobavo vozil </w:t>
      </w:r>
      <w:r w:rsidR="00063BFE" w:rsidRPr="007A4EEB">
        <w:rPr>
          <w:rFonts w:ascii="Arial" w:hAnsi="Arial" w:cs="Arial"/>
          <w:sz w:val="22"/>
          <w:szCs w:val="22"/>
        </w:rPr>
        <w:t xml:space="preserve">največ </w:t>
      </w:r>
      <w:r w:rsidR="00753436" w:rsidRPr="007A4EEB">
        <w:rPr>
          <w:rFonts w:ascii="Arial" w:hAnsi="Arial" w:cs="Arial"/>
          <w:sz w:val="22"/>
          <w:szCs w:val="22"/>
        </w:rPr>
        <w:t>4 mesece</w:t>
      </w:r>
      <w:r w:rsidR="00063BFE" w:rsidRPr="00455AF2">
        <w:rPr>
          <w:rFonts w:ascii="Arial" w:hAnsi="Arial" w:cs="Arial"/>
          <w:sz w:val="22"/>
          <w:szCs w:val="22"/>
        </w:rPr>
        <w:t xml:space="preserve"> </w:t>
      </w:r>
      <w:r w:rsidR="00316E6D" w:rsidRPr="00455AF2">
        <w:rPr>
          <w:rFonts w:ascii="Arial" w:hAnsi="Arial" w:cs="Arial"/>
          <w:sz w:val="22"/>
          <w:szCs w:val="22"/>
        </w:rPr>
        <w:t>od sklenitve pogodbe s posameznim naročnikom</w:t>
      </w:r>
      <w:r w:rsidR="00063BFE" w:rsidRPr="00455AF2">
        <w:rPr>
          <w:rFonts w:ascii="Arial" w:hAnsi="Arial" w:cs="Arial"/>
          <w:sz w:val="22"/>
          <w:szCs w:val="22"/>
        </w:rPr>
        <w:t>;</w:t>
      </w:r>
    </w:p>
    <w:bookmarkEnd w:id="1"/>
    <w:p w:rsidR="008F4F54" w:rsidRPr="00455AF2" w:rsidRDefault="008F4F54" w:rsidP="008F4F54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  <w:r w:rsidRPr="00455AF2">
        <w:rPr>
          <w:rFonts w:ascii="Arial" w:hAnsi="Arial" w:cs="Arial"/>
          <w:sz w:val="22"/>
          <w:szCs w:val="22"/>
        </w:rPr>
        <w:t>bomo vsa vozila v pogodbeno določenem roku preda</w:t>
      </w:r>
      <w:r w:rsidR="0022394C" w:rsidRPr="00455AF2">
        <w:rPr>
          <w:rFonts w:ascii="Arial" w:hAnsi="Arial" w:cs="Arial"/>
          <w:sz w:val="22"/>
          <w:szCs w:val="22"/>
        </w:rPr>
        <w:t>l</w:t>
      </w:r>
      <w:r w:rsidRPr="00455AF2">
        <w:rPr>
          <w:rFonts w:ascii="Arial" w:hAnsi="Arial" w:cs="Arial"/>
          <w:sz w:val="22"/>
          <w:szCs w:val="22"/>
        </w:rPr>
        <w:t xml:space="preserve">i </w:t>
      </w:r>
      <w:r w:rsidR="00063BFE" w:rsidRPr="00455AF2">
        <w:rPr>
          <w:rFonts w:ascii="Arial" w:hAnsi="Arial" w:cs="Arial"/>
          <w:sz w:val="22"/>
          <w:szCs w:val="22"/>
        </w:rPr>
        <w:t>na lokaciji naročnika, kjer prodajalec krije vse stroške in tveganje prevoza vozil na dogovorjeni naslov;</w:t>
      </w:r>
    </w:p>
    <w:p w:rsidR="008F4F54" w:rsidRPr="00455AF2" w:rsidRDefault="008F4F54" w:rsidP="008F4F54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  <w:r w:rsidRPr="00455AF2">
        <w:rPr>
          <w:rFonts w:ascii="Arial" w:hAnsi="Arial" w:cs="Arial"/>
          <w:sz w:val="22"/>
          <w:szCs w:val="22"/>
        </w:rPr>
        <w:t xml:space="preserve">zagotavljamo splošni garancijski rok najmanj </w:t>
      </w:r>
      <w:r w:rsidR="004F46A8" w:rsidRPr="00455AF2">
        <w:rPr>
          <w:rFonts w:ascii="Arial" w:hAnsi="Arial" w:cs="Arial"/>
          <w:sz w:val="22"/>
          <w:szCs w:val="22"/>
        </w:rPr>
        <w:t xml:space="preserve">24 </w:t>
      </w:r>
      <w:r w:rsidRPr="00455AF2">
        <w:rPr>
          <w:rFonts w:ascii="Arial" w:hAnsi="Arial" w:cs="Arial"/>
          <w:sz w:val="22"/>
          <w:szCs w:val="22"/>
        </w:rPr>
        <w:t>mesecev brez omejitve kilometrov;</w:t>
      </w:r>
    </w:p>
    <w:p w:rsidR="008F4F54" w:rsidRPr="00455AF2" w:rsidRDefault="008F4F54" w:rsidP="008F4F54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  <w:r w:rsidRPr="00455AF2">
        <w:rPr>
          <w:rFonts w:ascii="Arial" w:hAnsi="Arial" w:cs="Arial"/>
          <w:sz w:val="22"/>
          <w:szCs w:val="22"/>
        </w:rPr>
        <w:t>zagotavljamo garancijski rok najmanj 72 mesecev za protikorozijsko zaščito pločevine;</w:t>
      </w:r>
    </w:p>
    <w:p w:rsidR="00084F8F" w:rsidRPr="00455AF2" w:rsidRDefault="006A152D" w:rsidP="00084F8F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  <w:r w:rsidRPr="00455AF2">
        <w:rPr>
          <w:rFonts w:ascii="Arial" w:hAnsi="Arial" w:cs="Arial"/>
          <w:sz w:val="22"/>
          <w:szCs w:val="22"/>
        </w:rPr>
        <w:t xml:space="preserve">zagotavljamo </w:t>
      </w:r>
      <w:r w:rsidR="00084F8F" w:rsidRPr="00455AF2">
        <w:rPr>
          <w:rFonts w:ascii="Arial" w:hAnsi="Arial" w:cs="Arial"/>
          <w:sz w:val="22"/>
          <w:szCs w:val="22"/>
        </w:rPr>
        <w:t>servisiranje vozil v lastni oz. pooblaščeni servisni mreži v času garancije</w:t>
      </w:r>
      <w:r w:rsidRPr="00455AF2">
        <w:rPr>
          <w:rFonts w:ascii="Arial" w:hAnsi="Arial" w:cs="Arial"/>
          <w:sz w:val="22"/>
          <w:szCs w:val="22"/>
        </w:rPr>
        <w:t>;</w:t>
      </w:r>
    </w:p>
    <w:p w:rsidR="00084F8F" w:rsidRPr="00455AF2" w:rsidRDefault="006A152D" w:rsidP="0022394C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  <w:r w:rsidRPr="00455AF2">
        <w:rPr>
          <w:rFonts w:ascii="Arial" w:hAnsi="Arial" w:cs="Arial"/>
          <w:sz w:val="22"/>
          <w:szCs w:val="22"/>
        </w:rPr>
        <w:t xml:space="preserve">bomo zagotavljali  </w:t>
      </w:r>
      <w:r w:rsidR="00084F8F" w:rsidRPr="00455AF2">
        <w:rPr>
          <w:rFonts w:ascii="Arial" w:hAnsi="Arial" w:cs="Arial"/>
          <w:sz w:val="22"/>
          <w:szCs w:val="22"/>
        </w:rPr>
        <w:t>nemoteno preskrbo z rezervnimi deli najmanj 7 let od preteka splošne garancijske dobe</w:t>
      </w:r>
      <w:r w:rsidR="0022394C" w:rsidRPr="00455AF2">
        <w:rPr>
          <w:rFonts w:ascii="Arial" w:hAnsi="Arial" w:cs="Arial"/>
          <w:sz w:val="22"/>
          <w:szCs w:val="22"/>
        </w:rPr>
        <w:t>;</w:t>
      </w:r>
    </w:p>
    <w:p w:rsidR="00084F8F" w:rsidRPr="00455AF2" w:rsidRDefault="000704E6" w:rsidP="0022394C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  <w:r w:rsidRPr="00455AF2">
        <w:rPr>
          <w:rFonts w:ascii="Arial" w:hAnsi="Arial" w:cs="Arial"/>
          <w:sz w:val="22"/>
          <w:szCs w:val="22"/>
        </w:rPr>
        <w:t xml:space="preserve">bomo </w:t>
      </w:r>
      <w:r w:rsidR="00084F8F" w:rsidRPr="00455AF2">
        <w:rPr>
          <w:rFonts w:ascii="Arial" w:hAnsi="Arial" w:cs="Arial"/>
          <w:sz w:val="22"/>
          <w:szCs w:val="22"/>
        </w:rPr>
        <w:t>nudi</w:t>
      </w:r>
      <w:r w:rsidRPr="00455AF2">
        <w:rPr>
          <w:rFonts w:ascii="Arial" w:hAnsi="Arial" w:cs="Arial"/>
          <w:sz w:val="22"/>
          <w:szCs w:val="22"/>
        </w:rPr>
        <w:t>l</w:t>
      </w:r>
      <w:r w:rsidR="00084F8F" w:rsidRPr="00455AF2">
        <w:rPr>
          <w:rFonts w:ascii="Arial" w:hAnsi="Arial" w:cs="Arial"/>
          <w:sz w:val="22"/>
          <w:szCs w:val="22"/>
        </w:rPr>
        <w:t>i brezplačno pomoč na cesti za dobavljena vozila v času splošnega garancijskega roka vse dni 24 ur</w:t>
      </w:r>
      <w:r w:rsidR="0022394C" w:rsidRPr="00455AF2">
        <w:rPr>
          <w:rFonts w:ascii="Arial" w:hAnsi="Arial" w:cs="Arial"/>
          <w:sz w:val="22"/>
          <w:szCs w:val="22"/>
        </w:rPr>
        <w:t>;</w:t>
      </w:r>
    </w:p>
    <w:p w:rsidR="00084F8F" w:rsidRPr="00455AF2" w:rsidRDefault="000704E6" w:rsidP="00084F8F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  <w:r w:rsidRPr="00455AF2">
        <w:rPr>
          <w:rFonts w:ascii="Arial" w:hAnsi="Arial" w:cs="Arial"/>
          <w:sz w:val="22"/>
          <w:szCs w:val="22"/>
        </w:rPr>
        <w:t xml:space="preserve">bomo </w:t>
      </w:r>
      <w:r w:rsidR="00084F8F" w:rsidRPr="00455AF2">
        <w:rPr>
          <w:rFonts w:ascii="Arial" w:hAnsi="Arial" w:cs="Arial"/>
          <w:sz w:val="22"/>
          <w:szCs w:val="22"/>
        </w:rPr>
        <w:t>v primeru servisiranja - popravila v splošnem garancijskem roku,</w:t>
      </w:r>
      <w:r w:rsidR="00343407" w:rsidRPr="00455AF2">
        <w:rPr>
          <w:rFonts w:ascii="Arial" w:hAnsi="Arial" w:cs="Arial"/>
          <w:sz w:val="22"/>
          <w:szCs w:val="22"/>
        </w:rPr>
        <w:t xml:space="preserve"> daljšem </w:t>
      </w:r>
      <w:r w:rsidR="00084F8F" w:rsidRPr="00455AF2">
        <w:rPr>
          <w:rFonts w:ascii="Arial" w:hAnsi="Arial" w:cs="Arial"/>
          <w:sz w:val="22"/>
          <w:szCs w:val="22"/>
        </w:rPr>
        <w:t>od treh delovnih dni, zagotoviti brezplačno nadomestno vozilo – enakovredno vozilo oz. vozilo istega razreda, za celoten čas trajanja servisnih del</w:t>
      </w:r>
      <w:r w:rsidR="00343407" w:rsidRPr="00455AF2">
        <w:rPr>
          <w:rFonts w:ascii="Arial" w:hAnsi="Arial" w:cs="Arial"/>
          <w:sz w:val="22"/>
          <w:szCs w:val="22"/>
        </w:rPr>
        <w:t xml:space="preserve">; </w:t>
      </w:r>
    </w:p>
    <w:p w:rsidR="00084F8F" w:rsidRPr="00455AF2" w:rsidRDefault="000704E6" w:rsidP="00084F8F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  <w:r w:rsidRPr="00455AF2">
        <w:rPr>
          <w:rFonts w:ascii="Arial" w:hAnsi="Arial" w:cs="Arial"/>
          <w:sz w:val="22"/>
          <w:szCs w:val="22"/>
        </w:rPr>
        <w:t xml:space="preserve">bomo </w:t>
      </w:r>
      <w:r w:rsidR="00084F8F" w:rsidRPr="00455AF2">
        <w:rPr>
          <w:rFonts w:ascii="Arial" w:hAnsi="Arial" w:cs="Arial"/>
          <w:sz w:val="22"/>
          <w:szCs w:val="22"/>
        </w:rPr>
        <w:t>zagotovi</w:t>
      </w:r>
      <w:r w:rsidRPr="00455AF2">
        <w:rPr>
          <w:rFonts w:ascii="Arial" w:hAnsi="Arial" w:cs="Arial"/>
          <w:sz w:val="22"/>
          <w:szCs w:val="22"/>
        </w:rPr>
        <w:t>l</w:t>
      </w:r>
      <w:r w:rsidR="00084F8F" w:rsidRPr="00455AF2">
        <w:rPr>
          <w:rFonts w:ascii="Arial" w:hAnsi="Arial" w:cs="Arial"/>
          <w:sz w:val="22"/>
          <w:szCs w:val="22"/>
        </w:rPr>
        <w:t>i zamenjavo vozila za novo enakovredno vozilo v primeru, da sam</w:t>
      </w:r>
      <w:r w:rsidR="00564B96" w:rsidRPr="00455AF2">
        <w:rPr>
          <w:rFonts w:ascii="Arial" w:hAnsi="Arial" w:cs="Arial"/>
          <w:sz w:val="22"/>
          <w:szCs w:val="22"/>
        </w:rPr>
        <w:t>i</w:t>
      </w:r>
      <w:r w:rsidR="00084F8F" w:rsidRPr="00455AF2">
        <w:rPr>
          <w:rFonts w:ascii="Arial" w:hAnsi="Arial" w:cs="Arial"/>
          <w:sz w:val="22"/>
          <w:szCs w:val="22"/>
        </w:rPr>
        <w:t xml:space="preserve"> ali pooblaščen servis ob okvari v splošnem garancijskem roku napake ne </w:t>
      </w:r>
      <w:r w:rsidRPr="00455AF2">
        <w:rPr>
          <w:rFonts w:ascii="Arial" w:hAnsi="Arial" w:cs="Arial"/>
          <w:sz w:val="22"/>
          <w:szCs w:val="22"/>
        </w:rPr>
        <w:t xml:space="preserve">bo </w:t>
      </w:r>
      <w:r w:rsidR="00084F8F" w:rsidRPr="00455AF2">
        <w:rPr>
          <w:rFonts w:ascii="Arial" w:hAnsi="Arial" w:cs="Arial"/>
          <w:sz w:val="22"/>
          <w:szCs w:val="22"/>
        </w:rPr>
        <w:t>zna</w:t>
      </w:r>
      <w:r w:rsidRPr="00455AF2">
        <w:rPr>
          <w:rFonts w:ascii="Arial" w:hAnsi="Arial" w:cs="Arial"/>
          <w:sz w:val="22"/>
          <w:szCs w:val="22"/>
        </w:rPr>
        <w:t>l</w:t>
      </w:r>
      <w:r w:rsidR="00084F8F" w:rsidRPr="00455AF2">
        <w:rPr>
          <w:rFonts w:ascii="Arial" w:hAnsi="Arial" w:cs="Arial"/>
          <w:sz w:val="22"/>
          <w:szCs w:val="22"/>
        </w:rPr>
        <w:t xml:space="preserve"> ali ne</w:t>
      </w:r>
      <w:r w:rsidRPr="00455AF2">
        <w:rPr>
          <w:rFonts w:ascii="Arial" w:hAnsi="Arial" w:cs="Arial"/>
          <w:sz w:val="22"/>
          <w:szCs w:val="22"/>
        </w:rPr>
        <w:t xml:space="preserve"> bo</w:t>
      </w:r>
      <w:r w:rsidR="00084F8F" w:rsidRPr="00455AF2">
        <w:rPr>
          <w:rFonts w:ascii="Arial" w:hAnsi="Arial" w:cs="Arial"/>
          <w:sz w:val="22"/>
          <w:szCs w:val="22"/>
        </w:rPr>
        <w:t xml:space="preserve"> mo</w:t>
      </w:r>
      <w:r w:rsidRPr="00455AF2">
        <w:rPr>
          <w:rFonts w:ascii="Arial" w:hAnsi="Arial" w:cs="Arial"/>
          <w:sz w:val="22"/>
          <w:szCs w:val="22"/>
        </w:rPr>
        <w:t>gel</w:t>
      </w:r>
      <w:r w:rsidR="00084F8F" w:rsidRPr="00455AF2">
        <w:rPr>
          <w:rFonts w:ascii="Arial" w:hAnsi="Arial" w:cs="Arial"/>
          <w:sz w:val="22"/>
          <w:szCs w:val="22"/>
        </w:rPr>
        <w:t xml:space="preserve"> odpraviti v roku 45 dni od dneva prevzema vozila v popravilo</w:t>
      </w:r>
      <w:r w:rsidR="0022394C" w:rsidRPr="00455AF2">
        <w:rPr>
          <w:rFonts w:ascii="Arial" w:hAnsi="Arial" w:cs="Arial"/>
          <w:sz w:val="22"/>
          <w:szCs w:val="22"/>
        </w:rPr>
        <w:t>;</w:t>
      </w:r>
    </w:p>
    <w:p w:rsidR="00C41D81" w:rsidRPr="007A4EEB" w:rsidRDefault="000704E6" w:rsidP="00581BCC">
      <w:pPr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7A4EEB">
        <w:rPr>
          <w:rFonts w:ascii="Arial" w:hAnsi="Arial" w:cs="Arial"/>
          <w:sz w:val="22"/>
          <w:szCs w:val="22"/>
        </w:rPr>
        <w:t xml:space="preserve">bomo </w:t>
      </w:r>
      <w:r w:rsidR="00C41D81" w:rsidRPr="007A4EEB">
        <w:rPr>
          <w:rFonts w:ascii="Arial" w:hAnsi="Arial" w:cs="Arial"/>
          <w:sz w:val="22"/>
          <w:szCs w:val="22"/>
        </w:rPr>
        <w:t>zagotovi</w:t>
      </w:r>
      <w:r w:rsidRPr="007A4EEB">
        <w:rPr>
          <w:rFonts w:ascii="Arial" w:hAnsi="Arial" w:cs="Arial"/>
          <w:sz w:val="22"/>
          <w:szCs w:val="22"/>
        </w:rPr>
        <w:t>l</w:t>
      </w:r>
      <w:r w:rsidR="00C41D81" w:rsidRPr="007A4EEB">
        <w:rPr>
          <w:rFonts w:ascii="Arial" w:hAnsi="Arial" w:cs="Arial"/>
          <w:sz w:val="22"/>
          <w:szCs w:val="22"/>
        </w:rPr>
        <w:t xml:space="preserve">i, da bodo na vozilih pnevmatike, v primeru da je dobava med 15. marcem in 15. novembrom, letne pnevmatike, ki so uvrščene najmanj v razred C, glede na izkoristek goriva ter razred C glede na oprijem na mokri podlagi ter v primeru da je dobava med 15. novembrom in 15. marcem, zimske pnevmatike, ki so uvrščene najmanj v razred </w:t>
      </w:r>
      <w:r w:rsidR="0022394C" w:rsidRPr="007A4EEB">
        <w:rPr>
          <w:rFonts w:ascii="Arial" w:hAnsi="Arial" w:cs="Arial"/>
          <w:sz w:val="22"/>
          <w:szCs w:val="22"/>
        </w:rPr>
        <w:t>C</w:t>
      </w:r>
      <w:r w:rsidR="00C41D81" w:rsidRPr="007A4EEB">
        <w:rPr>
          <w:rFonts w:ascii="Arial" w:hAnsi="Arial" w:cs="Arial"/>
          <w:sz w:val="22"/>
          <w:szCs w:val="22"/>
        </w:rPr>
        <w:t xml:space="preserve">, glede na izkoristek goriva ter razred </w:t>
      </w:r>
      <w:r w:rsidR="0022394C" w:rsidRPr="007A4EEB">
        <w:rPr>
          <w:rFonts w:ascii="Arial" w:hAnsi="Arial" w:cs="Arial"/>
          <w:sz w:val="22"/>
          <w:szCs w:val="22"/>
        </w:rPr>
        <w:t>C</w:t>
      </w:r>
      <w:r w:rsidR="00C41D81" w:rsidRPr="007A4EEB">
        <w:rPr>
          <w:rFonts w:ascii="Arial" w:hAnsi="Arial" w:cs="Arial"/>
          <w:sz w:val="22"/>
          <w:szCs w:val="22"/>
        </w:rPr>
        <w:t xml:space="preserve"> glede na oprijem na mokri podlagi.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095068" w:rsidRPr="00455AF2">
        <w:trPr>
          <w:trHeight w:val="241"/>
        </w:trPr>
        <w:tc>
          <w:tcPr>
            <w:tcW w:w="3348" w:type="dxa"/>
          </w:tcPr>
          <w:p w:rsidR="00EC041B" w:rsidRPr="007A4EEB" w:rsidRDefault="00EC041B" w:rsidP="00EC041B">
            <w:pPr>
              <w:rPr>
                <w:rFonts w:ascii="Arial" w:hAnsi="Arial" w:cs="Arial"/>
                <w:sz w:val="22"/>
                <w:szCs w:val="22"/>
              </w:rPr>
            </w:pPr>
          </w:p>
          <w:p w:rsidR="00095068" w:rsidRPr="007A4EEB" w:rsidRDefault="00095068" w:rsidP="00EC041B">
            <w:pPr>
              <w:rPr>
                <w:rFonts w:ascii="Arial" w:hAnsi="Arial" w:cs="Arial"/>
                <w:sz w:val="22"/>
                <w:szCs w:val="22"/>
              </w:rPr>
            </w:pPr>
            <w:r w:rsidRPr="007A4EEB">
              <w:rPr>
                <w:rFonts w:ascii="Arial" w:hAnsi="Arial" w:cs="Arial"/>
                <w:sz w:val="22"/>
                <w:szCs w:val="22"/>
              </w:rPr>
              <w:t xml:space="preserve">Kraj: </w:t>
            </w:r>
          </w:p>
          <w:p w:rsidR="00EC041B" w:rsidRPr="007A4EEB" w:rsidRDefault="00EC041B" w:rsidP="00EC04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8" w:type="dxa"/>
          </w:tcPr>
          <w:p w:rsidR="00095068" w:rsidRPr="007A4EEB" w:rsidRDefault="00095068" w:rsidP="0050102F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4" w:type="dxa"/>
          </w:tcPr>
          <w:p w:rsidR="00EC041B" w:rsidRPr="007A4EEB" w:rsidRDefault="00095068" w:rsidP="0050102F">
            <w:pPr>
              <w:tabs>
                <w:tab w:val="center" w:pos="7020"/>
              </w:tabs>
              <w:rPr>
                <w:rFonts w:ascii="Arial" w:hAnsi="Arial" w:cs="Arial"/>
                <w:sz w:val="22"/>
                <w:szCs w:val="22"/>
              </w:rPr>
            </w:pPr>
            <w:r w:rsidRPr="007A4EEB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EC041B" w:rsidRPr="007A4EEB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7A4EE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76DC5" w:rsidRPr="00455AF2" w:rsidRDefault="00EC041B" w:rsidP="0050102F">
            <w:pPr>
              <w:tabs>
                <w:tab w:val="center" w:pos="7020"/>
              </w:tabs>
              <w:rPr>
                <w:rFonts w:ascii="Arial" w:hAnsi="Arial" w:cs="Arial"/>
                <w:sz w:val="22"/>
                <w:szCs w:val="22"/>
              </w:rPr>
            </w:pPr>
            <w:r w:rsidRPr="007A4EEB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095068" w:rsidRPr="007A4EEB">
              <w:rPr>
                <w:rFonts w:ascii="Arial" w:hAnsi="Arial" w:cs="Arial"/>
                <w:sz w:val="22"/>
                <w:szCs w:val="22"/>
              </w:rPr>
              <w:t>Podpisnik:</w:t>
            </w:r>
            <w:r w:rsidR="00095068" w:rsidRPr="00455AF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095068" w:rsidRPr="00455AF2">
        <w:trPr>
          <w:trHeight w:val="483"/>
        </w:trPr>
        <w:tc>
          <w:tcPr>
            <w:tcW w:w="3348" w:type="dxa"/>
          </w:tcPr>
          <w:p w:rsidR="00095068" w:rsidRPr="00455AF2" w:rsidRDefault="00095068" w:rsidP="00EC041B">
            <w:pPr>
              <w:rPr>
                <w:rFonts w:ascii="Arial" w:hAnsi="Arial" w:cs="Arial"/>
                <w:sz w:val="22"/>
                <w:szCs w:val="22"/>
              </w:rPr>
            </w:pPr>
            <w:r w:rsidRPr="00455AF2">
              <w:rPr>
                <w:rFonts w:ascii="Arial" w:hAnsi="Arial" w:cs="Arial"/>
                <w:sz w:val="22"/>
                <w:szCs w:val="22"/>
              </w:rPr>
              <w:t>Datum</w:t>
            </w:r>
            <w:r w:rsidRPr="00455AF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" w:name="Besedilo22"/>
            <w:r w:rsidRPr="00455AF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9A433F">
              <w:rPr>
                <w:rFonts w:ascii="Arial" w:hAnsi="Arial" w:cs="Arial"/>
                <w:sz w:val="22"/>
                <w:szCs w:val="22"/>
              </w:rPr>
            </w:r>
            <w:r w:rsidR="009A433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5AF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  <w:r w:rsidRPr="00455AF2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  <w:tc>
          <w:tcPr>
            <w:tcW w:w="1818" w:type="dxa"/>
          </w:tcPr>
          <w:p w:rsidR="00095068" w:rsidRPr="00455AF2" w:rsidRDefault="007C31FC" w:rsidP="00EC041B">
            <w:pPr>
              <w:rPr>
                <w:rFonts w:ascii="Arial" w:hAnsi="Arial" w:cs="Arial"/>
                <w:sz w:val="22"/>
                <w:szCs w:val="22"/>
              </w:rPr>
            </w:pPr>
            <w:r w:rsidRPr="00455AF2">
              <w:rPr>
                <w:rFonts w:ascii="Arial" w:hAnsi="Arial" w:cs="Arial"/>
                <w:sz w:val="22"/>
                <w:szCs w:val="22"/>
              </w:rPr>
              <w:t>Ž</w:t>
            </w:r>
            <w:r w:rsidR="00095068" w:rsidRPr="00455AF2">
              <w:rPr>
                <w:rFonts w:ascii="Arial" w:hAnsi="Arial" w:cs="Arial"/>
                <w:sz w:val="22"/>
                <w:szCs w:val="22"/>
              </w:rPr>
              <w:t>ig</w:t>
            </w:r>
            <w:r w:rsidR="00EC041B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324" w:type="dxa"/>
          </w:tcPr>
          <w:p w:rsidR="00095068" w:rsidRPr="00455AF2" w:rsidRDefault="00EC041B" w:rsidP="00EC041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Podpis:</w:t>
            </w:r>
          </w:p>
          <w:p w:rsidR="00095068" w:rsidRPr="00455AF2" w:rsidRDefault="00095068" w:rsidP="005010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95068" w:rsidRPr="00455AF2" w:rsidRDefault="00095068" w:rsidP="00EC041B">
      <w:pPr>
        <w:jc w:val="both"/>
        <w:rPr>
          <w:rFonts w:ascii="Arial" w:hAnsi="Arial" w:cs="Arial"/>
          <w:sz w:val="22"/>
          <w:szCs w:val="22"/>
        </w:rPr>
      </w:pPr>
    </w:p>
    <w:sectPr w:rsidR="00095068" w:rsidRPr="00455AF2" w:rsidSect="00EC041B">
      <w:headerReference w:type="default" r:id="rId8"/>
      <w:footerReference w:type="even" r:id="rId9"/>
      <w:footerReference w:type="default" r:id="rId10"/>
      <w:pgSz w:w="11906" w:h="16838" w:code="9"/>
      <w:pgMar w:top="1134" w:right="1134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F10" w:rsidRDefault="009B6F10">
      <w:r>
        <w:separator/>
      </w:r>
    </w:p>
  </w:endnote>
  <w:endnote w:type="continuationSeparator" w:id="0">
    <w:p w:rsidR="009B6F10" w:rsidRDefault="009B6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43F" w:rsidRDefault="0056643F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6643F" w:rsidRDefault="0056643F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375623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16"/>
        <w:szCs w:val="16"/>
      </w:rPr>
    </w:sdtEndPr>
    <w:sdtContent>
      <w:p w:rsidR="007A4EEB" w:rsidRPr="007A4EEB" w:rsidRDefault="007A4EEB" w:rsidP="007A4EEB">
        <w:pPr>
          <w:pStyle w:val="Footer"/>
          <w:pBdr>
            <w:top w:val="single" w:sz="4" w:space="1" w:color="auto"/>
          </w:pBdr>
          <w:jc w:val="center"/>
          <w:rPr>
            <w:rFonts w:ascii="Arial" w:hAnsi="Arial" w:cs="Arial"/>
            <w:sz w:val="16"/>
            <w:szCs w:val="16"/>
          </w:rPr>
        </w:pPr>
        <w:r w:rsidRPr="007A4EEB">
          <w:rPr>
            <w:rFonts w:ascii="Arial" w:hAnsi="Arial" w:cs="Arial"/>
            <w:sz w:val="16"/>
            <w:szCs w:val="16"/>
          </w:rPr>
          <w:fldChar w:fldCharType="begin"/>
        </w:r>
        <w:r w:rsidRPr="007A4EEB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Pr="007A4EEB">
          <w:rPr>
            <w:rFonts w:ascii="Arial" w:hAnsi="Arial" w:cs="Arial"/>
            <w:sz w:val="16"/>
            <w:szCs w:val="16"/>
          </w:rPr>
          <w:fldChar w:fldCharType="separate"/>
        </w:r>
        <w:r w:rsidR="009A433F">
          <w:rPr>
            <w:rFonts w:ascii="Arial" w:hAnsi="Arial" w:cs="Arial"/>
            <w:noProof/>
            <w:sz w:val="16"/>
            <w:szCs w:val="16"/>
          </w:rPr>
          <w:t>1</w:t>
        </w:r>
        <w:r w:rsidRPr="007A4EEB">
          <w:rPr>
            <w:rFonts w:ascii="Arial" w:hAnsi="Arial" w:cs="Arial"/>
            <w:noProof/>
            <w:sz w:val="16"/>
            <w:szCs w:val="16"/>
          </w:rPr>
          <w:fldChar w:fldCharType="end"/>
        </w:r>
      </w:p>
    </w:sdtContent>
  </w:sdt>
  <w:p w:rsidR="0056643F" w:rsidRPr="007A4EEB" w:rsidRDefault="0056643F" w:rsidP="007A4E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F10" w:rsidRDefault="009B6F10">
      <w:r>
        <w:separator/>
      </w:r>
    </w:p>
  </w:footnote>
  <w:footnote w:type="continuationSeparator" w:id="0">
    <w:p w:rsidR="009B6F10" w:rsidRDefault="009B6F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43F" w:rsidRPr="00455AF2" w:rsidRDefault="00455AF2" w:rsidP="00E47FD1">
    <w:pPr>
      <w:pStyle w:val="Header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455AF2">
      <w:rPr>
        <w:rFonts w:ascii="Arial" w:hAnsi="Arial" w:cs="Arial"/>
        <w:sz w:val="16"/>
        <w:szCs w:val="16"/>
      </w:rPr>
      <w:t>O</w:t>
    </w:r>
    <w:r w:rsidR="00EC041B">
      <w:rPr>
        <w:rFonts w:ascii="Arial" w:hAnsi="Arial" w:cs="Arial"/>
        <w:sz w:val="16"/>
        <w:szCs w:val="16"/>
      </w:rPr>
      <w:t>brazec P-13</w:t>
    </w:r>
    <w:r w:rsidRPr="00455AF2">
      <w:rPr>
        <w:rFonts w:ascii="Arial" w:hAnsi="Arial" w:cs="Arial"/>
        <w:sz w:val="16"/>
        <w:szCs w:val="16"/>
      </w:rPr>
      <w:t xml:space="preserve"> </w:t>
    </w:r>
    <w:r w:rsidR="0056643F" w:rsidRPr="00455AF2">
      <w:rPr>
        <w:rFonts w:ascii="Arial" w:hAnsi="Arial" w:cs="Arial"/>
        <w:sz w:val="16"/>
        <w:szCs w:val="16"/>
      </w:rPr>
      <w:t>Izjava o zahtevah glede vozil</w:t>
    </w:r>
    <w:r w:rsidR="0056643F" w:rsidRPr="00455AF2">
      <w:rPr>
        <w:rFonts w:ascii="Arial" w:hAnsi="Arial" w:cs="Arial"/>
        <w:sz w:val="16"/>
        <w:szCs w:val="16"/>
      </w:rPr>
      <w:tab/>
    </w:r>
    <w:r w:rsidR="0056643F" w:rsidRPr="00455AF2">
      <w:rPr>
        <w:rFonts w:ascii="Arial" w:hAnsi="Arial" w:cs="Arial"/>
        <w:sz w:val="16"/>
        <w:szCs w:val="16"/>
      </w:rPr>
      <w:tab/>
    </w:r>
  </w:p>
  <w:p w:rsidR="0056643F" w:rsidRPr="00567881" w:rsidRDefault="0056643F">
    <w:pPr>
      <w:pStyle w:val="Header"/>
      <w:rPr>
        <w:rFonts w:ascii="MetaPro-Normal" w:hAnsi="MetaPro-Norm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2859A0"/>
    <w:multiLevelType w:val="hybridMultilevel"/>
    <w:tmpl w:val="122C7478"/>
    <w:lvl w:ilvl="0" w:tplc="0E9CFA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DE1FCF"/>
    <w:multiLevelType w:val="hybridMultilevel"/>
    <w:tmpl w:val="18468DCA"/>
    <w:lvl w:ilvl="0" w:tplc="09A2F51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7D1743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E923B4"/>
    <w:multiLevelType w:val="multilevel"/>
    <w:tmpl w:val="2CAC07B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8AD7C8C"/>
    <w:multiLevelType w:val="hybridMultilevel"/>
    <w:tmpl w:val="3FD072DE"/>
    <w:lvl w:ilvl="0" w:tplc="0E9CFA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1F100C0A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cs="Times New Roman"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A0E09E8"/>
    <w:multiLevelType w:val="hybridMultilevel"/>
    <w:tmpl w:val="69A8A93C"/>
    <w:lvl w:ilvl="0" w:tplc="D46275FA">
      <w:start w:val="1"/>
      <w:numFmt w:val="bullet"/>
      <w:lvlText w:val="-"/>
      <w:lvlJc w:val="left"/>
      <w:pPr>
        <w:tabs>
          <w:tab w:val="num" w:pos="680"/>
        </w:tabs>
        <w:ind w:left="680" w:hanging="28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16"/>
  </w:num>
  <w:num w:numId="4">
    <w:abstractNumId w:val="4"/>
  </w:num>
  <w:num w:numId="5">
    <w:abstractNumId w:val="11"/>
  </w:num>
  <w:num w:numId="6">
    <w:abstractNumId w:val="0"/>
  </w:num>
  <w:num w:numId="7">
    <w:abstractNumId w:val="7"/>
  </w:num>
  <w:num w:numId="8">
    <w:abstractNumId w:val="5"/>
  </w:num>
  <w:num w:numId="9">
    <w:abstractNumId w:val="18"/>
  </w:num>
  <w:num w:numId="10">
    <w:abstractNumId w:val="17"/>
  </w:num>
  <w:num w:numId="11">
    <w:abstractNumId w:val="19"/>
  </w:num>
  <w:num w:numId="12">
    <w:abstractNumId w:val="15"/>
  </w:num>
  <w:num w:numId="13">
    <w:abstractNumId w:val="20"/>
  </w:num>
  <w:num w:numId="14">
    <w:abstractNumId w:val="9"/>
  </w:num>
  <w:num w:numId="15">
    <w:abstractNumId w:val="12"/>
  </w:num>
  <w:num w:numId="16">
    <w:abstractNumId w:val="22"/>
  </w:num>
  <w:num w:numId="17">
    <w:abstractNumId w:val="14"/>
  </w:num>
  <w:num w:numId="18">
    <w:abstractNumId w:val="8"/>
  </w:num>
  <w:num w:numId="19">
    <w:abstractNumId w:val="13"/>
  </w:num>
  <w:num w:numId="20">
    <w:abstractNumId w:val="3"/>
  </w:num>
  <w:num w:numId="21">
    <w:abstractNumId w:val="2"/>
  </w:num>
  <w:num w:numId="22">
    <w:abstractNumId w:val="1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068"/>
    <w:rsid w:val="00024E4B"/>
    <w:rsid w:val="00025482"/>
    <w:rsid w:val="000426F3"/>
    <w:rsid w:val="0005789D"/>
    <w:rsid w:val="00063BFE"/>
    <w:rsid w:val="000704E6"/>
    <w:rsid w:val="00084F8F"/>
    <w:rsid w:val="00095068"/>
    <w:rsid w:val="000A17FD"/>
    <w:rsid w:val="000B189A"/>
    <w:rsid w:val="000B66EF"/>
    <w:rsid w:val="000C0BC4"/>
    <w:rsid w:val="000D1FAE"/>
    <w:rsid w:val="000D5DEE"/>
    <w:rsid w:val="000E2CB4"/>
    <w:rsid w:val="000E33C7"/>
    <w:rsid w:val="000F5E96"/>
    <w:rsid w:val="001053F3"/>
    <w:rsid w:val="001111BA"/>
    <w:rsid w:val="00120A14"/>
    <w:rsid w:val="0012277A"/>
    <w:rsid w:val="0012401A"/>
    <w:rsid w:val="0012514F"/>
    <w:rsid w:val="00132A85"/>
    <w:rsid w:val="00133BC4"/>
    <w:rsid w:val="0014065F"/>
    <w:rsid w:val="00142435"/>
    <w:rsid w:val="0016333F"/>
    <w:rsid w:val="001712AF"/>
    <w:rsid w:val="00176DC5"/>
    <w:rsid w:val="00206F97"/>
    <w:rsid w:val="0021155D"/>
    <w:rsid w:val="00216BA0"/>
    <w:rsid w:val="0022280B"/>
    <w:rsid w:val="0022394C"/>
    <w:rsid w:val="00234475"/>
    <w:rsid w:val="00236C63"/>
    <w:rsid w:val="002521B7"/>
    <w:rsid w:val="002742EF"/>
    <w:rsid w:val="00281086"/>
    <w:rsid w:val="0028548E"/>
    <w:rsid w:val="00291E87"/>
    <w:rsid w:val="002A0627"/>
    <w:rsid w:val="002D4168"/>
    <w:rsid w:val="002E0603"/>
    <w:rsid w:val="002E071B"/>
    <w:rsid w:val="002E14AB"/>
    <w:rsid w:val="00302705"/>
    <w:rsid w:val="00305B34"/>
    <w:rsid w:val="00316E6D"/>
    <w:rsid w:val="00324F47"/>
    <w:rsid w:val="0032634D"/>
    <w:rsid w:val="00335D09"/>
    <w:rsid w:val="00343407"/>
    <w:rsid w:val="00346C2D"/>
    <w:rsid w:val="00350DB8"/>
    <w:rsid w:val="00354D26"/>
    <w:rsid w:val="003A2591"/>
    <w:rsid w:val="003D6B5F"/>
    <w:rsid w:val="003F2460"/>
    <w:rsid w:val="00437ADB"/>
    <w:rsid w:val="00437EC0"/>
    <w:rsid w:val="00455AF2"/>
    <w:rsid w:val="00456711"/>
    <w:rsid w:val="004606CA"/>
    <w:rsid w:val="004627F4"/>
    <w:rsid w:val="004752A1"/>
    <w:rsid w:val="0049137F"/>
    <w:rsid w:val="004A5688"/>
    <w:rsid w:val="004A5A8B"/>
    <w:rsid w:val="004B2915"/>
    <w:rsid w:val="004B7CF7"/>
    <w:rsid w:val="004C0D43"/>
    <w:rsid w:val="004C334A"/>
    <w:rsid w:val="004F31F1"/>
    <w:rsid w:val="004F3403"/>
    <w:rsid w:val="004F46A8"/>
    <w:rsid w:val="0050102F"/>
    <w:rsid w:val="00505B81"/>
    <w:rsid w:val="00540943"/>
    <w:rsid w:val="00540FA4"/>
    <w:rsid w:val="00557DFC"/>
    <w:rsid w:val="00564B96"/>
    <w:rsid w:val="00565A91"/>
    <w:rsid w:val="0056643F"/>
    <w:rsid w:val="00567881"/>
    <w:rsid w:val="005819FE"/>
    <w:rsid w:val="00581BCC"/>
    <w:rsid w:val="005C4D08"/>
    <w:rsid w:val="00611F6B"/>
    <w:rsid w:val="006257CF"/>
    <w:rsid w:val="00663156"/>
    <w:rsid w:val="00674386"/>
    <w:rsid w:val="006A152D"/>
    <w:rsid w:val="006B3B42"/>
    <w:rsid w:val="006B4E73"/>
    <w:rsid w:val="006D0FC2"/>
    <w:rsid w:val="006E155A"/>
    <w:rsid w:val="006E24FA"/>
    <w:rsid w:val="00737F3E"/>
    <w:rsid w:val="00741942"/>
    <w:rsid w:val="00746F51"/>
    <w:rsid w:val="00753436"/>
    <w:rsid w:val="007536D9"/>
    <w:rsid w:val="00757F08"/>
    <w:rsid w:val="00773B27"/>
    <w:rsid w:val="007A2A07"/>
    <w:rsid w:val="007A3542"/>
    <w:rsid w:val="007A4EEB"/>
    <w:rsid w:val="007A587F"/>
    <w:rsid w:val="007B2DA5"/>
    <w:rsid w:val="007B352C"/>
    <w:rsid w:val="007C0CFE"/>
    <w:rsid w:val="007C31FC"/>
    <w:rsid w:val="007F72C5"/>
    <w:rsid w:val="00825EBD"/>
    <w:rsid w:val="008463A9"/>
    <w:rsid w:val="00850BE0"/>
    <w:rsid w:val="00853A33"/>
    <w:rsid w:val="008552A1"/>
    <w:rsid w:val="0089551B"/>
    <w:rsid w:val="008D1B01"/>
    <w:rsid w:val="008F4F54"/>
    <w:rsid w:val="009030ED"/>
    <w:rsid w:val="009044BD"/>
    <w:rsid w:val="00933B1A"/>
    <w:rsid w:val="0095120B"/>
    <w:rsid w:val="00956CC0"/>
    <w:rsid w:val="0097019E"/>
    <w:rsid w:val="00973CBA"/>
    <w:rsid w:val="00996889"/>
    <w:rsid w:val="009A0D9E"/>
    <w:rsid w:val="009A433F"/>
    <w:rsid w:val="009B6F10"/>
    <w:rsid w:val="009C15CD"/>
    <w:rsid w:val="009C3207"/>
    <w:rsid w:val="009E6BD8"/>
    <w:rsid w:val="009F3B08"/>
    <w:rsid w:val="00A12279"/>
    <w:rsid w:val="00A40C63"/>
    <w:rsid w:val="00A427F2"/>
    <w:rsid w:val="00A628C8"/>
    <w:rsid w:val="00A64415"/>
    <w:rsid w:val="00A9579D"/>
    <w:rsid w:val="00AA295F"/>
    <w:rsid w:val="00AC3F73"/>
    <w:rsid w:val="00AE2607"/>
    <w:rsid w:val="00AF10DC"/>
    <w:rsid w:val="00AF1AE6"/>
    <w:rsid w:val="00AF1DE8"/>
    <w:rsid w:val="00AF24E0"/>
    <w:rsid w:val="00B10C0E"/>
    <w:rsid w:val="00B330CD"/>
    <w:rsid w:val="00B37BA9"/>
    <w:rsid w:val="00B55DE5"/>
    <w:rsid w:val="00B6298A"/>
    <w:rsid w:val="00B633BA"/>
    <w:rsid w:val="00B801BB"/>
    <w:rsid w:val="00B846EB"/>
    <w:rsid w:val="00B91BAB"/>
    <w:rsid w:val="00B942C1"/>
    <w:rsid w:val="00BB2506"/>
    <w:rsid w:val="00BC1D91"/>
    <w:rsid w:val="00C1370D"/>
    <w:rsid w:val="00C1561F"/>
    <w:rsid w:val="00C2032A"/>
    <w:rsid w:val="00C320EC"/>
    <w:rsid w:val="00C41D81"/>
    <w:rsid w:val="00C568E1"/>
    <w:rsid w:val="00C735EC"/>
    <w:rsid w:val="00C75A86"/>
    <w:rsid w:val="00C8580B"/>
    <w:rsid w:val="00CC2F01"/>
    <w:rsid w:val="00CE5829"/>
    <w:rsid w:val="00CF7BB0"/>
    <w:rsid w:val="00D06070"/>
    <w:rsid w:val="00D27029"/>
    <w:rsid w:val="00D45DC5"/>
    <w:rsid w:val="00D608C1"/>
    <w:rsid w:val="00D932F4"/>
    <w:rsid w:val="00DA076E"/>
    <w:rsid w:val="00DA0D4A"/>
    <w:rsid w:val="00DA369A"/>
    <w:rsid w:val="00DB67A9"/>
    <w:rsid w:val="00DC2646"/>
    <w:rsid w:val="00DC5A20"/>
    <w:rsid w:val="00DE32EC"/>
    <w:rsid w:val="00DF46D2"/>
    <w:rsid w:val="00E15292"/>
    <w:rsid w:val="00E20BAB"/>
    <w:rsid w:val="00E21974"/>
    <w:rsid w:val="00E2315A"/>
    <w:rsid w:val="00E47FD1"/>
    <w:rsid w:val="00E708B1"/>
    <w:rsid w:val="00E977A3"/>
    <w:rsid w:val="00EC041B"/>
    <w:rsid w:val="00EC340E"/>
    <w:rsid w:val="00EE6533"/>
    <w:rsid w:val="00EE7DF8"/>
    <w:rsid w:val="00F025F3"/>
    <w:rsid w:val="00F0727D"/>
    <w:rsid w:val="00F161E1"/>
    <w:rsid w:val="00F25CE7"/>
    <w:rsid w:val="00F501D4"/>
    <w:rsid w:val="00F5688A"/>
    <w:rsid w:val="00FA13C6"/>
    <w:rsid w:val="00FC35A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50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rsid w:val="0009506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95068"/>
  </w:style>
  <w:style w:type="paragraph" w:styleId="Header">
    <w:name w:val="header"/>
    <w:basedOn w:val="Normal"/>
    <w:rsid w:val="00095068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ormal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rsid w:val="00505B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05B81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455AF2"/>
    <w:pPr>
      <w:widowControl w:val="0"/>
      <w:suppressLineNumbers/>
      <w:suppressAutoHyphens/>
    </w:pPr>
    <w:rPr>
      <w:rFonts w:ascii="Verdana" w:eastAsia="Arial Unicode MS" w:hAnsi="Verdana"/>
      <w:kern w:val="1"/>
      <w:sz w:val="20"/>
    </w:rPr>
  </w:style>
  <w:style w:type="paragraph" w:customStyle="1" w:styleId="Heading11">
    <w:name w:val="Heading 11"/>
    <w:basedOn w:val="Normal"/>
    <w:next w:val="Normal"/>
    <w:rsid w:val="00455AF2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7A4EE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50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rsid w:val="0009506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95068"/>
  </w:style>
  <w:style w:type="paragraph" w:styleId="Header">
    <w:name w:val="header"/>
    <w:basedOn w:val="Normal"/>
    <w:rsid w:val="00095068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ormal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rsid w:val="00505B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05B81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455AF2"/>
    <w:pPr>
      <w:widowControl w:val="0"/>
      <w:suppressLineNumbers/>
      <w:suppressAutoHyphens/>
    </w:pPr>
    <w:rPr>
      <w:rFonts w:ascii="Verdana" w:eastAsia="Arial Unicode MS" w:hAnsi="Verdana"/>
      <w:kern w:val="1"/>
      <w:sz w:val="20"/>
    </w:rPr>
  </w:style>
  <w:style w:type="paragraph" w:customStyle="1" w:styleId="Heading11">
    <w:name w:val="Heading 11"/>
    <w:basedOn w:val="Normal"/>
    <w:next w:val="Normal"/>
    <w:rsid w:val="00455AF2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7A4EE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B65D688D</Template>
  <TotalTime>317</TotalTime>
  <Pages>1</Pages>
  <Words>330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dc:description/>
  <cp:lastModifiedBy>Nataša Šincek</cp:lastModifiedBy>
  <cp:revision>16</cp:revision>
  <cp:lastPrinted>2018-03-23T08:01:00Z</cp:lastPrinted>
  <dcterms:created xsi:type="dcterms:W3CDTF">2011-06-09T12:48:00Z</dcterms:created>
  <dcterms:modified xsi:type="dcterms:W3CDTF">2020-01-22T10:40:00Z</dcterms:modified>
</cp:coreProperties>
</file>